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Bracknell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Bracknell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Bracknell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Bracknell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Bracknell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Bracknell Forest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38.1% </w:t>
      </w:r>
      <w:r w:rsidRPr="004747BF">
        <w:rPr>
          <w:rFonts w:ascii="Libre Franklin Light" w:eastAsia="Times New Roman" w:hAnsi="Libre Franklin Light" w:cs="Calibri Light"/>
        </w:rPr>
        <w:t xml:space="preserve">of those respondents classified as PGSI 8+ in Bracknell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Bracknell Forest is estimated to be </w:t>
      </w:r>
      <w:r w:rsidRPr="00773DF7">
        <w:rPr>
          <w:rFonts w:ascii="Libre Franklin Light" w:eastAsia="Times New Roman" w:hAnsi="Libre Franklin Light" w:cs="Calibri Light"/>
          <w:b/>
          <w:bCs/>
          <w:color w:val="C45911" w:themeColor="accent2" w:themeShade="BF"/>
        </w:rPr>
        <w:t xml:space="preserve">£1,909,468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Bracknell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Bracknell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Bracknell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Bracknell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cknell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Bracknell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cknell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Bracknell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Bracknell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38.1%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cknell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Bracknell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Bracknell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Bracknell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Bracknell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Bracknell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Bracknell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£1,909,468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Bracknell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£31,102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£643,209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£46,077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£1,152,362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£1,909,468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Bracknell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Bracknell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Bracknell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Bracknell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Bracknell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Bracknell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Bracknell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Bracknell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83A82A2-4C88-402F-AF6F-6A6E9F16AA5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